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66E" w:rsidRPr="00CC60D6" w:rsidRDefault="0012266E" w:rsidP="0012266E">
      <w:pPr>
        <w:rPr>
          <w:sz w:val="28"/>
          <w:szCs w:val="28"/>
          <w:lang w:val="uk-UA"/>
        </w:rPr>
      </w:pPr>
    </w:p>
    <w:p w:rsidR="0012266E" w:rsidRPr="00CC60D6" w:rsidRDefault="0012266E" w:rsidP="00C564BB">
      <w:pPr>
        <w:ind w:left="5664" w:firstLine="6"/>
        <w:rPr>
          <w:sz w:val="28"/>
          <w:szCs w:val="28"/>
          <w:lang w:val="uk-UA"/>
        </w:rPr>
      </w:pPr>
      <w:r w:rsidRPr="00CC60D6">
        <w:rPr>
          <w:sz w:val="28"/>
          <w:szCs w:val="28"/>
          <w:lang w:val="uk-UA"/>
        </w:rPr>
        <w:t xml:space="preserve">Додаток </w:t>
      </w:r>
      <w:r w:rsidR="00C564BB">
        <w:rPr>
          <w:sz w:val="28"/>
          <w:szCs w:val="28"/>
          <w:lang w:val="uk-UA"/>
        </w:rPr>
        <w:t>наказу ДОЗ ОДА</w:t>
      </w:r>
    </w:p>
    <w:p w:rsidR="0012266E" w:rsidRPr="003D6A69" w:rsidRDefault="0012266E" w:rsidP="00C564BB">
      <w:pPr>
        <w:ind w:left="5670"/>
        <w:rPr>
          <w:sz w:val="28"/>
          <w:szCs w:val="28"/>
          <w:u w:val="single"/>
          <w:lang w:val="uk-UA"/>
        </w:rPr>
      </w:pPr>
      <w:r w:rsidRPr="00CC60D6">
        <w:rPr>
          <w:sz w:val="28"/>
          <w:szCs w:val="28"/>
          <w:lang w:val="uk-UA"/>
        </w:rPr>
        <w:t xml:space="preserve">від </w:t>
      </w:r>
      <w:r w:rsidR="003D6A69">
        <w:rPr>
          <w:sz w:val="28"/>
          <w:szCs w:val="28"/>
          <w:u w:val="single"/>
          <w:lang w:val="uk-UA"/>
        </w:rPr>
        <w:t>26.12.2018</w:t>
      </w:r>
      <w:r w:rsidRPr="00CC60D6">
        <w:rPr>
          <w:sz w:val="28"/>
          <w:szCs w:val="28"/>
          <w:lang w:val="uk-UA"/>
        </w:rPr>
        <w:t xml:space="preserve"> №</w:t>
      </w:r>
      <w:r w:rsidR="003D6A69">
        <w:rPr>
          <w:sz w:val="28"/>
          <w:szCs w:val="28"/>
          <w:lang w:val="uk-UA"/>
        </w:rPr>
        <w:t xml:space="preserve"> </w:t>
      </w:r>
      <w:r w:rsidR="003D6A69">
        <w:rPr>
          <w:sz w:val="28"/>
          <w:szCs w:val="28"/>
          <w:u w:val="single"/>
          <w:lang w:val="uk-UA"/>
        </w:rPr>
        <w:t>2249/0/197-18</w:t>
      </w:r>
      <w:bookmarkStart w:id="0" w:name="_GoBack"/>
      <w:bookmarkEnd w:id="0"/>
    </w:p>
    <w:p w:rsidR="0012266E" w:rsidRPr="00CC60D6" w:rsidRDefault="0012266E" w:rsidP="0012266E">
      <w:pPr>
        <w:rPr>
          <w:sz w:val="28"/>
          <w:szCs w:val="28"/>
          <w:lang w:val="uk-UA"/>
        </w:rPr>
      </w:pPr>
    </w:p>
    <w:p w:rsidR="0012266E" w:rsidRPr="00CC60D6" w:rsidRDefault="0012266E" w:rsidP="0012266E">
      <w:pPr>
        <w:rPr>
          <w:sz w:val="28"/>
          <w:szCs w:val="28"/>
          <w:lang w:val="uk-UA"/>
        </w:rPr>
      </w:pPr>
    </w:p>
    <w:p w:rsidR="0012266E" w:rsidRPr="00CC60D6" w:rsidRDefault="0012266E" w:rsidP="0012266E">
      <w:pPr>
        <w:jc w:val="center"/>
        <w:rPr>
          <w:sz w:val="28"/>
          <w:szCs w:val="28"/>
          <w:lang w:val="uk-UA"/>
        </w:rPr>
      </w:pPr>
      <w:r w:rsidRPr="00CC60D6">
        <w:rPr>
          <w:sz w:val="28"/>
          <w:szCs w:val="28"/>
          <w:lang w:val="uk-UA"/>
        </w:rPr>
        <w:t>Розподіл</w:t>
      </w:r>
    </w:p>
    <w:p w:rsidR="0012266E" w:rsidRDefault="0012266E" w:rsidP="0012266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тест-систем імуноферментних для скринінгу донорської крові </w:t>
      </w:r>
    </w:p>
    <w:p w:rsidR="0012266E" w:rsidRPr="00CC60D6" w:rsidRDefault="0012266E" w:rsidP="0012266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її компонентів</w:t>
      </w:r>
    </w:p>
    <w:p w:rsidR="0012266E" w:rsidRDefault="0012266E" w:rsidP="0012266E">
      <w:pPr>
        <w:jc w:val="center"/>
        <w:rPr>
          <w:sz w:val="26"/>
          <w:szCs w:val="26"/>
          <w:lang w:val="uk-UA"/>
        </w:rPr>
      </w:pPr>
    </w:p>
    <w:tbl>
      <w:tblPr>
        <w:tblStyle w:val="a3"/>
        <w:tblW w:w="5179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90"/>
        <w:gridCol w:w="2613"/>
        <w:gridCol w:w="1098"/>
        <w:gridCol w:w="1098"/>
        <w:gridCol w:w="1588"/>
        <w:gridCol w:w="1560"/>
        <w:gridCol w:w="1560"/>
      </w:tblGrid>
      <w:tr w:rsidR="00C564BB" w:rsidRPr="00C564BB" w:rsidTr="00C564BB">
        <w:tc>
          <w:tcPr>
            <w:tcW w:w="338" w:type="pct"/>
            <w:vMerge w:val="restart"/>
            <w:vAlign w:val="center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№</w:t>
            </w:r>
          </w:p>
          <w:p w:rsidR="00C564BB" w:rsidRPr="00C564BB" w:rsidRDefault="00C564BB" w:rsidP="00072D9F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з/п</w:t>
            </w:r>
          </w:p>
        </w:tc>
        <w:tc>
          <w:tcPr>
            <w:tcW w:w="1280" w:type="pct"/>
            <w:vMerge w:val="restart"/>
            <w:vAlign w:val="center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Назва тест - систем</w:t>
            </w:r>
          </w:p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 xml:space="preserve"> </w:t>
            </w:r>
          </w:p>
        </w:tc>
        <w:tc>
          <w:tcPr>
            <w:tcW w:w="538" w:type="pct"/>
            <w:vMerge w:val="restart"/>
            <w:vAlign w:val="center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Серія</w:t>
            </w:r>
          </w:p>
        </w:tc>
        <w:tc>
          <w:tcPr>
            <w:tcW w:w="538" w:type="pct"/>
            <w:vMerge w:val="restart"/>
            <w:vAlign w:val="center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Оди</w:t>
            </w:r>
          </w:p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ниця виміру</w:t>
            </w:r>
          </w:p>
        </w:tc>
        <w:tc>
          <w:tcPr>
            <w:tcW w:w="1542" w:type="pct"/>
            <w:gridSpan w:val="2"/>
            <w:vAlign w:val="center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Кількість</w:t>
            </w:r>
          </w:p>
        </w:tc>
        <w:tc>
          <w:tcPr>
            <w:tcW w:w="764" w:type="pct"/>
            <w:vMerge w:val="restart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Термін придатності</w:t>
            </w:r>
          </w:p>
        </w:tc>
      </w:tr>
      <w:tr w:rsidR="00C564BB" w:rsidRPr="00C564BB" w:rsidTr="00C564BB">
        <w:tc>
          <w:tcPr>
            <w:tcW w:w="338" w:type="pct"/>
            <w:vMerge/>
            <w:vAlign w:val="center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</w:p>
        </w:tc>
        <w:tc>
          <w:tcPr>
            <w:tcW w:w="1280" w:type="pct"/>
            <w:vMerge/>
            <w:vAlign w:val="center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</w:p>
        </w:tc>
        <w:tc>
          <w:tcPr>
            <w:tcW w:w="538" w:type="pct"/>
            <w:vMerge/>
            <w:vAlign w:val="center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</w:p>
        </w:tc>
        <w:tc>
          <w:tcPr>
            <w:tcW w:w="538" w:type="pct"/>
            <w:vMerge/>
            <w:vAlign w:val="center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</w:p>
        </w:tc>
        <w:tc>
          <w:tcPr>
            <w:tcW w:w="778" w:type="pct"/>
            <w:vAlign w:val="center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 xml:space="preserve">КП «Дніпропетровська обласна станція переливання крові»  </w:t>
            </w:r>
          </w:p>
        </w:tc>
        <w:tc>
          <w:tcPr>
            <w:tcW w:w="764" w:type="pct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Комунальний заклад «Криворізька станція переливання крові» ДОР</w:t>
            </w:r>
          </w:p>
        </w:tc>
        <w:tc>
          <w:tcPr>
            <w:tcW w:w="764" w:type="pct"/>
            <w:vMerge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</w:p>
        </w:tc>
      </w:tr>
      <w:tr w:rsidR="00C564BB" w:rsidRPr="00C564BB" w:rsidTr="00C564BB">
        <w:tc>
          <w:tcPr>
            <w:tcW w:w="338" w:type="pct"/>
            <w:vAlign w:val="center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1</w:t>
            </w:r>
          </w:p>
        </w:tc>
        <w:tc>
          <w:tcPr>
            <w:tcW w:w="1280" w:type="pct"/>
            <w:vAlign w:val="center"/>
          </w:tcPr>
          <w:p w:rsidR="00C564BB" w:rsidRPr="00C564BB" w:rsidRDefault="00C564BB" w:rsidP="0032537D">
            <w:pPr>
              <w:jc w:val="both"/>
              <w:rPr>
                <w:lang w:val="uk-UA"/>
              </w:rPr>
            </w:pPr>
            <w:r w:rsidRPr="00C564BB">
              <w:rPr>
                <w:lang w:val="uk-UA"/>
              </w:rPr>
              <w:t xml:space="preserve"> Імуноферментна тест-система для виявлення поверхневого антигену вірусу гепатиту В </w:t>
            </w:r>
          </w:p>
        </w:tc>
        <w:tc>
          <w:tcPr>
            <w:tcW w:w="538" w:type="pct"/>
            <w:vAlign w:val="center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1118/49</w:t>
            </w:r>
          </w:p>
        </w:tc>
        <w:tc>
          <w:tcPr>
            <w:tcW w:w="538" w:type="pct"/>
            <w:vAlign w:val="center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набір</w:t>
            </w:r>
          </w:p>
        </w:tc>
        <w:tc>
          <w:tcPr>
            <w:tcW w:w="778" w:type="pct"/>
            <w:vAlign w:val="center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12</w:t>
            </w:r>
          </w:p>
        </w:tc>
        <w:tc>
          <w:tcPr>
            <w:tcW w:w="764" w:type="pct"/>
            <w:vAlign w:val="center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46</w:t>
            </w:r>
          </w:p>
        </w:tc>
        <w:tc>
          <w:tcPr>
            <w:tcW w:w="764" w:type="pct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05.05.2020</w:t>
            </w:r>
          </w:p>
        </w:tc>
      </w:tr>
      <w:tr w:rsidR="00C564BB" w:rsidRPr="00C564BB" w:rsidTr="00C564BB">
        <w:tc>
          <w:tcPr>
            <w:tcW w:w="338" w:type="pct"/>
            <w:vAlign w:val="center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2</w:t>
            </w:r>
          </w:p>
        </w:tc>
        <w:tc>
          <w:tcPr>
            <w:tcW w:w="1280" w:type="pct"/>
            <w:vAlign w:val="center"/>
          </w:tcPr>
          <w:p w:rsidR="00C564BB" w:rsidRPr="00C564BB" w:rsidRDefault="00C564BB" w:rsidP="0032537D">
            <w:pPr>
              <w:jc w:val="both"/>
              <w:rPr>
                <w:lang w:val="uk-UA"/>
              </w:rPr>
            </w:pPr>
            <w:r w:rsidRPr="00C564BB">
              <w:rPr>
                <w:lang w:val="uk-UA"/>
              </w:rPr>
              <w:t xml:space="preserve"> Імуноферментна тест-система для виявлення анттіл до вірусу гепатиту С </w:t>
            </w:r>
          </w:p>
        </w:tc>
        <w:tc>
          <w:tcPr>
            <w:tcW w:w="538" w:type="pct"/>
            <w:vAlign w:val="center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1118/50</w:t>
            </w:r>
          </w:p>
        </w:tc>
        <w:tc>
          <w:tcPr>
            <w:tcW w:w="538" w:type="pct"/>
            <w:vAlign w:val="center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набір</w:t>
            </w:r>
          </w:p>
        </w:tc>
        <w:tc>
          <w:tcPr>
            <w:tcW w:w="778" w:type="pct"/>
            <w:vAlign w:val="center"/>
          </w:tcPr>
          <w:p w:rsidR="00C564BB" w:rsidRPr="00C564BB" w:rsidRDefault="00C564BB" w:rsidP="00072D9F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-</w:t>
            </w:r>
          </w:p>
        </w:tc>
        <w:tc>
          <w:tcPr>
            <w:tcW w:w="764" w:type="pct"/>
            <w:vAlign w:val="center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48</w:t>
            </w:r>
          </w:p>
        </w:tc>
        <w:tc>
          <w:tcPr>
            <w:tcW w:w="764" w:type="pct"/>
          </w:tcPr>
          <w:p w:rsidR="00C564BB" w:rsidRPr="00C564BB" w:rsidRDefault="00C564BB" w:rsidP="0032537D">
            <w:pPr>
              <w:jc w:val="center"/>
              <w:rPr>
                <w:lang w:val="uk-UA"/>
              </w:rPr>
            </w:pPr>
            <w:r w:rsidRPr="00C564BB">
              <w:rPr>
                <w:lang w:val="uk-UA"/>
              </w:rPr>
              <w:t>07.05.2020</w:t>
            </w:r>
          </w:p>
        </w:tc>
      </w:tr>
    </w:tbl>
    <w:p w:rsidR="00943EB8" w:rsidRDefault="00943EB8" w:rsidP="00283D0E">
      <w:pPr>
        <w:rPr>
          <w:sz w:val="26"/>
          <w:szCs w:val="26"/>
          <w:lang w:val="uk-UA"/>
        </w:rPr>
      </w:pPr>
    </w:p>
    <w:p w:rsidR="00C564BB" w:rsidRDefault="00C564BB" w:rsidP="00283D0E">
      <w:pPr>
        <w:rPr>
          <w:sz w:val="26"/>
          <w:szCs w:val="26"/>
          <w:lang w:val="uk-UA"/>
        </w:rPr>
      </w:pPr>
    </w:p>
    <w:p w:rsidR="00C564BB" w:rsidRDefault="00C564BB" w:rsidP="00283D0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Заступник директора-</w:t>
      </w:r>
    </w:p>
    <w:p w:rsidR="00C564BB" w:rsidRDefault="00C564BB" w:rsidP="00283D0E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начальник управління                                                                                 О.П. Григорук</w:t>
      </w:r>
    </w:p>
    <w:sectPr w:rsidR="00C564BB" w:rsidSect="00C564BB">
      <w:pgSz w:w="11906" w:h="16838"/>
      <w:pgMar w:top="540" w:right="850" w:bottom="18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2EA" w:rsidRDefault="00D322EA">
      <w:r>
        <w:separator/>
      </w:r>
    </w:p>
  </w:endnote>
  <w:endnote w:type="continuationSeparator" w:id="0">
    <w:p w:rsidR="00D322EA" w:rsidRDefault="00D3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2EA" w:rsidRDefault="00D322EA">
      <w:r>
        <w:separator/>
      </w:r>
    </w:p>
  </w:footnote>
  <w:footnote w:type="continuationSeparator" w:id="0">
    <w:p w:rsidR="00D322EA" w:rsidRDefault="00D32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34C5A2C"/>
    <w:multiLevelType w:val="hybridMultilevel"/>
    <w:tmpl w:val="24C04EBC"/>
    <w:lvl w:ilvl="0" w:tplc="461C0C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1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27144"/>
    <w:rsid w:val="00053984"/>
    <w:rsid w:val="00071881"/>
    <w:rsid w:val="00075D68"/>
    <w:rsid w:val="00082307"/>
    <w:rsid w:val="00086AA5"/>
    <w:rsid w:val="00087933"/>
    <w:rsid w:val="000A123E"/>
    <w:rsid w:val="000C3AE7"/>
    <w:rsid w:val="000E7E68"/>
    <w:rsid w:val="000F6B0B"/>
    <w:rsid w:val="00105865"/>
    <w:rsid w:val="001072C0"/>
    <w:rsid w:val="00114BBD"/>
    <w:rsid w:val="00114BE5"/>
    <w:rsid w:val="0011689C"/>
    <w:rsid w:val="00120DF0"/>
    <w:rsid w:val="0012266E"/>
    <w:rsid w:val="001373F8"/>
    <w:rsid w:val="0015526D"/>
    <w:rsid w:val="00167416"/>
    <w:rsid w:val="00175700"/>
    <w:rsid w:val="001960B9"/>
    <w:rsid w:val="001C7767"/>
    <w:rsid w:val="001F2131"/>
    <w:rsid w:val="001F62C8"/>
    <w:rsid w:val="001F7C22"/>
    <w:rsid w:val="002024C7"/>
    <w:rsid w:val="00240B34"/>
    <w:rsid w:val="002455D8"/>
    <w:rsid w:val="00256D70"/>
    <w:rsid w:val="002606F9"/>
    <w:rsid w:val="00282EF1"/>
    <w:rsid w:val="00283D0E"/>
    <w:rsid w:val="002A20E8"/>
    <w:rsid w:val="002C302D"/>
    <w:rsid w:val="002C4854"/>
    <w:rsid w:val="002C5DF0"/>
    <w:rsid w:val="002C6F43"/>
    <w:rsid w:val="002C7908"/>
    <w:rsid w:val="002D0F42"/>
    <w:rsid w:val="002D46B3"/>
    <w:rsid w:val="00307FEE"/>
    <w:rsid w:val="00317A30"/>
    <w:rsid w:val="0032537D"/>
    <w:rsid w:val="00326026"/>
    <w:rsid w:val="003412C1"/>
    <w:rsid w:val="00364228"/>
    <w:rsid w:val="003D6A69"/>
    <w:rsid w:val="003D79C0"/>
    <w:rsid w:val="003F1D02"/>
    <w:rsid w:val="00412C0F"/>
    <w:rsid w:val="004164C8"/>
    <w:rsid w:val="0042188C"/>
    <w:rsid w:val="00450BC2"/>
    <w:rsid w:val="00454836"/>
    <w:rsid w:val="004711FE"/>
    <w:rsid w:val="00480790"/>
    <w:rsid w:val="00485659"/>
    <w:rsid w:val="0049262F"/>
    <w:rsid w:val="00495B87"/>
    <w:rsid w:val="004B3954"/>
    <w:rsid w:val="004D622B"/>
    <w:rsid w:val="004E100E"/>
    <w:rsid w:val="004E7509"/>
    <w:rsid w:val="005023DB"/>
    <w:rsid w:val="00512F1D"/>
    <w:rsid w:val="00571914"/>
    <w:rsid w:val="00575C21"/>
    <w:rsid w:val="0058662C"/>
    <w:rsid w:val="00591686"/>
    <w:rsid w:val="005962A1"/>
    <w:rsid w:val="005A26B0"/>
    <w:rsid w:val="005B34EB"/>
    <w:rsid w:val="005B6190"/>
    <w:rsid w:val="005C29DD"/>
    <w:rsid w:val="005C2A69"/>
    <w:rsid w:val="005D053E"/>
    <w:rsid w:val="005E38EA"/>
    <w:rsid w:val="005F6D92"/>
    <w:rsid w:val="0067294D"/>
    <w:rsid w:val="00680659"/>
    <w:rsid w:val="00685F7F"/>
    <w:rsid w:val="006A36B0"/>
    <w:rsid w:val="006B2D97"/>
    <w:rsid w:val="006D44C6"/>
    <w:rsid w:val="006F1EBA"/>
    <w:rsid w:val="006F59E3"/>
    <w:rsid w:val="00703442"/>
    <w:rsid w:val="00713501"/>
    <w:rsid w:val="0071610F"/>
    <w:rsid w:val="00717B08"/>
    <w:rsid w:val="00717CA6"/>
    <w:rsid w:val="00736E8E"/>
    <w:rsid w:val="0074097E"/>
    <w:rsid w:val="00757CB5"/>
    <w:rsid w:val="00781C7F"/>
    <w:rsid w:val="007918D7"/>
    <w:rsid w:val="007A2FB0"/>
    <w:rsid w:val="007D04F5"/>
    <w:rsid w:val="007D3A48"/>
    <w:rsid w:val="007F420D"/>
    <w:rsid w:val="007F4749"/>
    <w:rsid w:val="00823808"/>
    <w:rsid w:val="008258D0"/>
    <w:rsid w:val="00834409"/>
    <w:rsid w:val="00850A9F"/>
    <w:rsid w:val="00854F08"/>
    <w:rsid w:val="0086212A"/>
    <w:rsid w:val="00870EA3"/>
    <w:rsid w:val="00873E60"/>
    <w:rsid w:val="00884571"/>
    <w:rsid w:val="00890F17"/>
    <w:rsid w:val="008D031E"/>
    <w:rsid w:val="008D7231"/>
    <w:rsid w:val="008F0016"/>
    <w:rsid w:val="008F6F06"/>
    <w:rsid w:val="009052F3"/>
    <w:rsid w:val="00913592"/>
    <w:rsid w:val="00916DF2"/>
    <w:rsid w:val="009374AE"/>
    <w:rsid w:val="00940B40"/>
    <w:rsid w:val="00943EB8"/>
    <w:rsid w:val="00966F9C"/>
    <w:rsid w:val="009E216B"/>
    <w:rsid w:val="00A0429E"/>
    <w:rsid w:val="00A052F0"/>
    <w:rsid w:val="00A1696E"/>
    <w:rsid w:val="00A17C9E"/>
    <w:rsid w:val="00A20167"/>
    <w:rsid w:val="00A55A76"/>
    <w:rsid w:val="00A615D8"/>
    <w:rsid w:val="00A6161C"/>
    <w:rsid w:val="00A840CA"/>
    <w:rsid w:val="00AA6D5C"/>
    <w:rsid w:val="00AB0A9C"/>
    <w:rsid w:val="00AD39A1"/>
    <w:rsid w:val="00B03532"/>
    <w:rsid w:val="00B03BF1"/>
    <w:rsid w:val="00B12BB6"/>
    <w:rsid w:val="00B25817"/>
    <w:rsid w:val="00B3430D"/>
    <w:rsid w:val="00B52C07"/>
    <w:rsid w:val="00B71648"/>
    <w:rsid w:val="00B73BB8"/>
    <w:rsid w:val="00B7583A"/>
    <w:rsid w:val="00BB381D"/>
    <w:rsid w:val="00BD59FA"/>
    <w:rsid w:val="00BE56C4"/>
    <w:rsid w:val="00C079F7"/>
    <w:rsid w:val="00C26EC2"/>
    <w:rsid w:val="00C27BDE"/>
    <w:rsid w:val="00C564BB"/>
    <w:rsid w:val="00C75577"/>
    <w:rsid w:val="00C83166"/>
    <w:rsid w:val="00C95853"/>
    <w:rsid w:val="00CC0A4E"/>
    <w:rsid w:val="00CC3313"/>
    <w:rsid w:val="00CC60D6"/>
    <w:rsid w:val="00CC7CA5"/>
    <w:rsid w:val="00CF61A9"/>
    <w:rsid w:val="00D320F7"/>
    <w:rsid w:val="00D322EA"/>
    <w:rsid w:val="00D43FE9"/>
    <w:rsid w:val="00D479EE"/>
    <w:rsid w:val="00D633CB"/>
    <w:rsid w:val="00D91657"/>
    <w:rsid w:val="00DC10D3"/>
    <w:rsid w:val="00DC5E7B"/>
    <w:rsid w:val="00DC703E"/>
    <w:rsid w:val="00DF37D4"/>
    <w:rsid w:val="00E05B20"/>
    <w:rsid w:val="00E0779F"/>
    <w:rsid w:val="00E25BD5"/>
    <w:rsid w:val="00E53589"/>
    <w:rsid w:val="00E911F4"/>
    <w:rsid w:val="00EA3EAA"/>
    <w:rsid w:val="00EE0D59"/>
    <w:rsid w:val="00EE4118"/>
    <w:rsid w:val="00F02D45"/>
    <w:rsid w:val="00F10DFB"/>
    <w:rsid w:val="00F17E38"/>
    <w:rsid w:val="00F646A1"/>
    <w:rsid w:val="00F70CA9"/>
    <w:rsid w:val="00F730B7"/>
    <w:rsid w:val="00F763E4"/>
    <w:rsid w:val="00F82FE6"/>
    <w:rsid w:val="00F87912"/>
    <w:rsid w:val="00F97ACC"/>
    <w:rsid w:val="00FA68B6"/>
    <w:rsid w:val="00FB612A"/>
    <w:rsid w:val="00FB633D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E53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42904-FD23-4C9C-A4C5-6932382C2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4</cp:revision>
  <cp:lastPrinted>2018-12-26T13:23:00Z</cp:lastPrinted>
  <dcterms:created xsi:type="dcterms:W3CDTF">2018-12-26T15:24:00Z</dcterms:created>
  <dcterms:modified xsi:type="dcterms:W3CDTF">2018-12-27T14:28:00Z</dcterms:modified>
</cp:coreProperties>
</file>